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Kita Roschbach, Sanitärarbeiten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26_113_115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Sanitärarbeiten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